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E761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001E">
        <w:fldChar w:fldCharType="begin"/>
      </w:r>
      <w:r w:rsidR="0016001E">
        <w:instrText xml:space="preserve"> DOCPROPERTY  TSG/WGRef  \* MERGEFORMAT </w:instrText>
      </w:r>
      <w:r w:rsidR="0016001E">
        <w:fldChar w:fldCharType="separate"/>
      </w:r>
      <w:r w:rsidR="003609EF">
        <w:rPr>
          <w:b/>
          <w:noProof/>
          <w:sz w:val="24"/>
        </w:rPr>
        <w:t>SA2</w:t>
      </w:r>
      <w:r w:rsidR="001600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001E">
        <w:fldChar w:fldCharType="begin"/>
      </w:r>
      <w:r w:rsidR="0016001E">
        <w:instrText xml:space="preserve"> DOCPROPERTY  MtgSeq  \* MERGEFORMAT </w:instrText>
      </w:r>
      <w:r w:rsidR="0016001E">
        <w:fldChar w:fldCharType="separate"/>
      </w:r>
      <w:r w:rsidR="00EB09B7" w:rsidRPr="00EB09B7">
        <w:rPr>
          <w:b/>
          <w:noProof/>
          <w:sz w:val="24"/>
        </w:rPr>
        <w:t>164</w:t>
      </w:r>
      <w:r w:rsidR="0016001E">
        <w:rPr>
          <w:b/>
          <w:noProof/>
          <w:sz w:val="24"/>
        </w:rPr>
        <w:fldChar w:fldCharType="end"/>
      </w:r>
      <w:r w:rsidR="0016001E">
        <w:fldChar w:fldCharType="begin"/>
      </w:r>
      <w:r w:rsidR="0016001E">
        <w:instrText xml:space="preserve"> DOCPROPERTY  MtgTitle  \* MERGEFORMAT </w:instrText>
      </w:r>
      <w:r w:rsidR="0016001E">
        <w:fldChar w:fldCharType="separate"/>
      </w:r>
      <w:r w:rsidR="0016001E">
        <w:fldChar w:fldCharType="end"/>
      </w:r>
      <w:r>
        <w:rPr>
          <w:b/>
          <w:i/>
          <w:noProof/>
          <w:sz w:val="28"/>
        </w:rPr>
        <w:tab/>
      </w:r>
      <w:r w:rsidR="0016001E">
        <w:fldChar w:fldCharType="begin"/>
      </w:r>
      <w:r w:rsidR="0016001E">
        <w:instrText xml:space="preserve"> DOCPROPERTY  Tdoc#  \* MERGEFORMAT </w:instrText>
      </w:r>
      <w:r w:rsidR="0016001E">
        <w:fldChar w:fldCharType="separate"/>
      </w:r>
      <w:r w:rsidR="00E13F3D" w:rsidRPr="00E13F3D">
        <w:rPr>
          <w:b/>
          <w:i/>
          <w:noProof/>
          <w:sz w:val="28"/>
        </w:rPr>
        <w:t>S2-240</w:t>
      </w:r>
      <w:r w:rsidR="00FC1003">
        <w:rPr>
          <w:b/>
          <w:i/>
          <w:noProof/>
          <w:sz w:val="28"/>
        </w:rPr>
        <w:t>7725</w:t>
      </w:r>
      <w:r w:rsidR="0016001E">
        <w:rPr>
          <w:b/>
          <w:i/>
          <w:noProof/>
          <w:sz w:val="28"/>
        </w:rPr>
        <w:fldChar w:fldCharType="end"/>
      </w:r>
    </w:p>
    <w:p w14:paraId="7CB45193" w14:textId="77777777" w:rsidR="001E41F3" w:rsidRDefault="001600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BFA13C" w:rsidR="001E41F3" w:rsidRPr="00410371" w:rsidRDefault="001600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947B3" w:rsidRPr="00410371">
              <w:rPr>
                <w:b/>
                <w:noProof/>
                <w:sz w:val="28"/>
              </w:rPr>
              <w:t>23.5</w:t>
            </w:r>
            <w:r w:rsidR="00A947B3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ABE45" w:rsidR="001E41F3" w:rsidRPr="00410371" w:rsidRDefault="0016001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1003">
              <w:rPr>
                <w:b/>
                <w:noProof/>
                <w:sz w:val="28"/>
              </w:rPr>
              <w:t>4871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600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0518C1" w:rsidR="001E41F3" w:rsidRPr="00410371" w:rsidRDefault="001600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3716" w:rsidRPr="00410371">
              <w:rPr>
                <w:b/>
                <w:noProof/>
                <w:sz w:val="28"/>
              </w:rPr>
              <w:t>1</w:t>
            </w:r>
            <w:r w:rsidR="00643716">
              <w:rPr>
                <w:b/>
                <w:noProof/>
                <w:sz w:val="28"/>
              </w:rPr>
              <w:t>9</w:t>
            </w:r>
            <w:r w:rsidR="00643716" w:rsidRPr="00410371">
              <w:rPr>
                <w:b/>
                <w:noProof/>
                <w:sz w:val="28"/>
              </w:rPr>
              <w:t>.</w:t>
            </w:r>
            <w:r w:rsidR="00643716">
              <w:rPr>
                <w:b/>
                <w:noProof/>
                <w:sz w:val="28"/>
              </w:rPr>
              <w:t>0</w:t>
            </w:r>
            <w:r w:rsidR="0064371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71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51B31" w:rsidR="001E41F3" w:rsidRPr="007771AF" w:rsidRDefault="00B418E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771AF">
              <w:rPr>
                <w:lang w:val="en-US"/>
              </w:rPr>
              <w:t xml:space="preserve">KI#1 </w:t>
            </w:r>
            <w:r w:rsidR="007D022E">
              <w:rPr>
                <w:lang w:val="en-US"/>
              </w:rPr>
              <w:t>Local offloading management policy</w:t>
            </w:r>
          </w:p>
        </w:tc>
      </w:tr>
      <w:tr w:rsidR="001E41F3" w:rsidRPr="007771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71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71A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9F6A5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233C33" w:rsidR="001E41F3" w:rsidRDefault="006A51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16001E">
              <w:fldChar w:fldCharType="begin"/>
            </w:r>
            <w:r w:rsidR="0016001E">
              <w:instrText xml:space="preserve"> DOCPROPERTY  SourceIfTsg  \* MERGEFORMAT </w:instrText>
            </w:r>
            <w:r w:rsidR="0016001E">
              <w:fldChar w:fldCharType="separate"/>
            </w:r>
            <w:r w:rsidR="0016001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93C49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D4F10" w:rsidR="001E41F3" w:rsidRDefault="00160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2D6172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D6172">
              <w:rPr>
                <w:noProof/>
              </w:rPr>
              <w:t>0</w:t>
            </w:r>
            <w:r w:rsidR="00A85E89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238CF" w:rsidR="001E41F3" w:rsidRDefault="006D2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600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1CF71" w:rsidR="001E41F3" w:rsidRPr="00B418EC" w:rsidRDefault="006A5153" w:rsidP="00BD7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For KI1, it is concluded that, f</w:t>
            </w:r>
            <w:r w:rsidR="00B418EC">
              <w:rPr>
                <w:noProof/>
                <w:lang w:eastAsia="ko-KR"/>
              </w:rPr>
              <w:t>or Session Breakout model</w:t>
            </w:r>
            <w:r>
              <w:rPr>
                <w:noProof/>
                <w:lang w:eastAsia="ko-KR"/>
              </w:rPr>
              <w:t xml:space="preserve">, </w:t>
            </w:r>
            <w:r w:rsidR="0007472A">
              <w:rPr>
                <w:noProof/>
                <w:lang w:eastAsia="ko-KR"/>
              </w:rPr>
              <w:t xml:space="preserve">the local </w:t>
            </w:r>
            <w:r w:rsidR="00B418EC">
              <w:rPr>
                <w:noProof/>
                <w:lang w:eastAsia="ko-KR"/>
              </w:rPr>
              <w:t xml:space="preserve">I-SMF </w:t>
            </w:r>
            <w:r w:rsidR="0007472A">
              <w:rPr>
                <w:noProof/>
                <w:lang w:eastAsia="ko-KR"/>
              </w:rPr>
              <w:t>can get Local Offloading Management policy information from the SMF, which obtains the policy from the PCF.</w:t>
            </w:r>
            <w:r w:rsidR="00C93AB2">
              <w:rPr>
                <w:noProof/>
                <w:lang w:eastAsia="ko-KR"/>
              </w:rPr>
              <w:t xml:space="preserve"> To support this, I-SMF needs to inform that Local Offloading management is requested and, accordingly, the SMF needs to indicate the request of Local Offloading Management policy to the PCF.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7217F" w:rsidR="001E41F3" w:rsidRDefault="00BD7D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Updates to SMF and PCF services to support Local Offloading Management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0539B5" w:rsidR="001E41F3" w:rsidRDefault="00BD7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Local Offloading Management policy cannot be provided from PCF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8A38E3" w:rsidR="001E41F3" w:rsidRDefault="00FA3D3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A3D3B">
              <w:t>5.2.5.4.2</w:t>
            </w:r>
            <w:r w:rsidR="00BD7DCE">
              <w:t xml:space="preserve">, </w:t>
            </w:r>
            <w:r w:rsidR="00BD7DCE" w:rsidRPr="00140E21">
              <w:rPr>
                <w:lang w:eastAsia="zh-CN"/>
              </w:rPr>
              <w:t>5.2.8.2.2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0C7E829D" w14:textId="5FB4DF02" w:rsidR="006A5153" w:rsidRDefault="006A5153" w:rsidP="006A5153">
      <w:pPr>
        <w:rPr>
          <w:lang w:val="en-US"/>
        </w:rPr>
      </w:pPr>
      <w:bookmarkStart w:id="1" w:name="_Toc170199197"/>
    </w:p>
    <w:p w14:paraId="20CAB4F1" w14:textId="77777777" w:rsidR="00F10015" w:rsidRDefault="00F10015" w:rsidP="006A5153">
      <w:pPr>
        <w:rPr>
          <w:lang w:val="en-US"/>
        </w:rPr>
      </w:pPr>
    </w:p>
    <w:p w14:paraId="7EA58F43" w14:textId="77777777" w:rsidR="00492F25" w:rsidRPr="00140E21" w:rsidRDefault="00492F25" w:rsidP="00492F25">
      <w:pPr>
        <w:pStyle w:val="50"/>
      </w:pPr>
      <w:bookmarkStart w:id="2" w:name="_Toc20204490"/>
      <w:bookmarkStart w:id="3" w:name="_Toc27895189"/>
      <w:bookmarkStart w:id="4" w:name="_Toc36192286"/>
      <w:bookmarkStart w:id="5" w:name="_Toc45193399"/>
      <w:bookmarkStart w:id="6" w:name="_Toc47593031"/>
      <w:bookmarkStart w:id="7" w:name="_Toc51835118"/>
      <w:bookmarkStart w:id="8" w:name="_Toc170198094"/>
      <w:r w:rsidRPr="00140E21">
        <w:rPr>
          <w:lang w:eastAsia="zh-CN"/>
        </w:rPr>
        <w:t>5.2.5.4.2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 xml:space="preserve"> service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075F3CE" w14:textId="77777777" w:rsidR="00492F25" w:rsidRPr="00140E21" w:rsidRDefault="00492F25" w:rsidP="00492F25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>.</w:t>
      </w:r>
    </w:p>
    <w:p w14:paraId="3816E00E" w14:textId="77777777" w:rsidR="00492F25" w:rsidRPr="00140E21" w:rsidRDefault="00492F25" w:rsidP="00492F25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</w:t>
      </w:r>
      <w:r>
        <w:rPr>
          <w:lang w:eastAsia="zh-CN"/>
        </w:rPr>
        <w:t>s</w:t>
      </w:r>
      <w:r w:rsidRPr="00140E21">
        <w:rPr>
          <w:lang w:eastAsia="zh-CN"/>
        </w:rPr>
        <w:t xml:space="preserve"> relevant parameters about the PDU Session to the PCF.</w:t>
      </w:r>
    </w:p>
    <w:p w14:paraId="609E5818" w14:textId="77777777" w:rsidR="00492F25" w:rsidRPr="00140E21" w:rsidRDefault="00492F25" w:rsidP="00492F25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14:paraId="35A676D9" w14:textId="18C04598" w:rsidR="00492F25" w:rsidRPr="00140E21" w:rsidRDefault="00492F25" w:rsidP="00492F25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SMF, such as</w:t>
      </w:r>
      <w:r>
        <w:rPr>
          <w:lang w:eastAsia="zh-CN"/>
        </w:rPr>
        <w:t xml:space="preserve"> PDU Session Type, Request Type,</w:t>
      </w:r>
      <w:r w:rsidRPr="00140E21">
        <w:rPr>
          <w:lang w:eastAsia="zh-CN"/>
        </w:rPr>
        <w:t xml:space="preserve"> Access Type, the IPv4 address and/or IPv6 prefix, PEI, GPSI, User Location Information, UE Time Zone, Serving Network</w:t>
      </w:r>
      <w:r>
        <w:rPr>
          <w:lang w:eastAsia="zh-CN"/>
        </w:rPr>
        <w:t xml:space="preserve"> identifier (PLMN ID, or PLMN ID and NID, see clause 5.34 of TS 23.501 [2])</w:t>
      </w:r>
      <w:r w:rsidRPr="00140E21">
        <w:rPr>
          <w:lang w:eastAsia="zh-CN"/>
        </w:rPr>
        <w:t>, Charging Characteristics information, Session</w:t>
      </w:r>
      <w:r>
        <w:rPr>
          <w:lang w:eastAsia="zh-CN"/>
        </w:rPr>
        <w:t>-</w:t>
      </w:r>
      <w:r w:rsidRPr="00140E21">
        <w:rPr>
          <w:lang w:eastAsia="zh-CN"/>
        </w:rPr>
        <w:t>AMBR, subscribed default QoS information</w:t>
      </w:r>
      <w:r>
        <w:rPr>
          <w:lang w:eastAsia="zh-CN"/>
        </w:rPr>
        <w:t xml:space="preserve"> (5QI, 5QI Priority Level, ARP), UE support of reflective QoS (see TS 23.501 [2], clause 5.7.5.1), Number of supported packet filters for signalled QoS rules for the PDU Session (see TS 23.501 [2], clause 5.7.1.4), 3GPP PS Data Off status</w:t>
      </w:r>
      <w:r w:rsidRPr="00140E21">
        <w:rPr>
          <w:lang w:eastAsia="zh-CN"/>
        </w:rPr>
        <w:t>, Trace Requirements and Internal Group Identifier (see</w:t>
      </w:r>
      <w:r w:rsidRPr="00EB0435">
        <w:rPr>
          <w:lang w:eastAsia="zh-CN"/>
        </w:rPr>
        <w:t xml:space="preserve"> </w:t>
      </w:r>
      <w:r>
        <w:rPr>
          <w:lang w:eastAsia="zh-CN"/>
        </w:rPr>
        <w:t>clause</w:t>
      </w:r>
      <w:r w:rsidRPr="00140E21">
        <w:rPr>
          <w:lang w:eastAsia="zh-CN"/>
        </w:rPr>
        <w:t xml:space="preserve"> 5.9.7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[2]), DN Authorization Profile Index,</w:t>
      </w:r>
      <w:r>
        <w:rPr>
          <w:lang w:eastAsia="zh-CN"/>
        </w:rPr>
        <w:t xml:space="preserve"> DN authorized Session AMBR,</w:t>
      </w:r>
      <w:r w:rsidRPr="00140E21">
        <w:rPr>
          <w:lang w:eastAsia="zh-CN"/>
        </w:rPr>
        <w:t xml:space="preserve">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 (as defined in Table 5.2.3.3.1-1), MA PDU Request indication, MA PDU Network-Upgrade Allowed indication, ATSSS capabilities of the MA PDU Session, QoS constraints from the VPLMN (as defined in clause 5.7.1.11 of TS 23.501 [2]), Satellite backhaul category, list of NWDAF instance Ids (used by AMF, SMF, UPF) and corresponding Analytics ID(s), PVS IP address(es) and/or PVS FQDN(s) and Onboarding Indication in the case of ON-SNPN (see clause 5.30.2.10.4.2 of TS 23.501 [2]), URSP rule enforcement that including Connection Capability, PCF binding information (address(es) of PCF for UE, instance id of PCF for UE), HR-SBO support indication (see clause 6.2.1.2 of TS 23.503 [20]), Alternative S-NSSAI (see clause 5.15.19 of TS 23.501 [2]), URSP delivery in EPS support indication</w:t>
      </w:r>
      <w:ins w:id="9" w:author="Samsung" w:date="2024-07-31T14:51:00Z">
        <w:r>
          <w:rPr>
            <w:lang w:eastAsia="zh-CN"/>
          </w:rPr>
          <w:t>, Local Offloading Management support indication</w:t>
        </w:r>
      </w:ins>
      <w:ins w:id="10" w:author="Samsung" w:date="2024-07-31T14:52:00Z">
        <w:r>
          <w:rPr>
            <w:lang w:eastAsia="zh-CN"/>
          </w:rPr>
          <w:t xml:space="preserve"> (see clause 6.2.1.2 of TS 23.503 [20])</w:t>
        </w:r>
      </w:ins>
      <w:r>
        <w:rPr>
          <w:lang w:eastAsia="zh-CN"/>
        </w:rPr>
        <w:t>.</w:t>
      </w:r>
    </w:p>
    <w:p w14:paraId="4E2A2C69" w14:textId="77777777" w:rsidR="00492F25" w:rsidRPr="00140E21" w:rsidRDefault="00492F25" w:rsidP="00492F25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 xml:space="preserve">If SMF receives the DN authorized Session AMBR from the DN-AAA at PDU </w:t>
      </w:r>
      <w:r>
        <w:t>S</w:t>
      </w:r>
      <w:r w:rsidRPr="00140E21">
        <w:t>ession establishment, it includes the DN authorized Session AMBR within the Session-AMBR, instead of the subscribed Session</w:t>
      </w:r>
      <w:r>
        <w:t>-</w:t>
      </w:r>
      <w:r w:rsidRPr="00140E21">
        <w:t>AMBR received from the UDM, in the request.</w:t>
      </w:r>
    </w:p>
    <w:p w14:paraId="42F6A038" w14:textId="77777777" w:rsidR="00492F25" w:rsidRPr="00140E21" w:rsidRDefault="00492F25" w:rsidP="00492F25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 xml:space="preserve">It is up to stage 3 to determine whether the corresponding </w:t>
      </w:r>
      <w:proofErr w:type="spellStart"/>
      <w:r>
        <w:t>supportedFeature</w:t>
      </w:r>
      <w:proofErr w:type="spellEnd"/>
      <w:r>
        <w:t xml:space="preserve"> in </w:t>
      </w:r>
      <w:proofErr w:type="spellStart"/>
      <w:r>
        <w:t>Npcf_SMPolicyControl</w:t>
      </w:r>
      <w:proofErr w:type="spellEnd"/>
      <w:r>
        <w:t xml:space="preserve"> can be reused as URSP delivery in EPS support indication.</w:t>
      </w:r>
    </w:p>
    <w:p w14:paraId="0A6D69A7" w14:textId="77777777" w:rsidR="00492F25" w:rsidRPr="00140E21" w:rsidRDefault="00492F25" w:rsidP="00492F25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227ACEF6" w14:textId="77777777" w:rsidR="00492F25" w:rsidRPr="00140E21" w:rsidRDefault="00492F25" w:rsidP="00492F25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14:paraId="5C627C0C" w14:textId="77777777" w:rsidR="00492F25" w:rsidRPr="00140E21" w:rsidRDefault="00492F25" w:rsidP="00492F25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 23.503 [20] and Policy Control Request Trigger(s) of SM Policy Association as defined in clause 6.1.3.5 of TS 23.503 [20]</w:t>
      </w:r>
      <w:r w:rsidRPr="00140E21">
        <w:rPr>
          <w:lang w:eastAsia="zh-CN"/>
        </w:rPr>
        <w:t>.</w:t>
      </w:r>
    </w:p>
    <w:p w14:paraId="493DB98B" w14:textId="77777777" w:rsidR="00492F25" w:rsidRDefault="00492F25" w:rsidP="00492F25">
      <w:pPr>
        <w:rPr>
          <w:lang w:eastAsia="zh-CN"/>
        </w:rPr>
      </w:pPr>
      <w:r>
        <w:rPr>
          <w:lang w:eastAsia="zh-CN"/>
        </w:rPr>
        <w:t>See clause 5.8.2.2 of TS 23.501 [2] for allocation of IPv4 address and IPv6 prefix. The IPv6 prefix length is /64, or is shorter than /64 when Prefix Delegation applies.</w:t>
      </w:r>
    </w:p>
    <w:p w14:paraId="6003D386" w14:textId="77777777" w:rsidR="00492F25" w:rsidRPr="00140E21" w:rsidRDefault="00492F25" w:rsidP="00492F25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14:paraId="0DD6A735" w14:textId="77777777" w:rsidR="00492F25" w:rsidRPr="00140E21" w:rsidRDefault="00492F25" w:rsidP="00492F25">
      <w:pPr>
        <w:rPr>
          <w:lang w:eastAsia="zh-CN"/>
        </w:rPr>
      </w:pPr>
      <w:r>
        <w:rPr>
          <w:lang w:eastAsia="zh-CN"/>
        </w:rPr>
        <w:t>See clauses 4.22.2.1 and 4.22.3 for detailed usage of this service operation for ATSSS.</w:t>
      </w:r>
    </w:p>
    <w:p w14:paraId="3542B975" w14:textId="3FFF6096" w:rsidR="002029CE" w:rsidRPr="00492F25" w:rsidRDefault="002029CE" w:rsidP="006A5153"/>
    <w:p w14:paraId="5EF906FC" w14:textId="169D8284" w:rsidR="00492F25" w:rsidRPr="00370E34" w:rsidRDefault="00492F25" w:rsidP="00492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Changes &lt;&lt;&lt;&lt;</w:t>
      </w:r>
    </w:p>
    <w:p w14:paraId="5729CCC4" w14:textId="34A5C394" w:rsidR="00492F25" w:rsidRDefault="00492F25" w:rsidP="00102246"/>
    <w:p w14:paraId="564CE4F9" w14:textId="77777777" w:rsidR="00492F25" w:rsidRDefault="00492F25" w:rsidP="00102246"/>
    <w:p w14:paraId="670F1725" w14:textId="77777777" w:rsidR="00492F25" w:rsidRPr="00140E21" w:rsidRDefault="00492F25" w:rsidP="00492F25">
      <w:pPr>
        <w:pStyle w:val="50"/>
        <w:rPr>
          <w:lang w:eastAsia="zh-CN"/>
        </w:rPr>
      </w:pPr>
      <w:bookmarkStart w:id="11" w:name="_Toc20204633"/>
      <w:bookmarkStart w:id="12" w:name="_Toc27895339"/>
      <w:bookmarkStart w:id="13" w:name="_Toc36192442"/>
      <w:bookmarkStart w:id="14" w:name="_Toc45193545"/>
      <w:bookmarkStart w:id="15" w:name="_Toc47593177"/>
      <w:bookmarkStart w:id="16" w:name="_Toc51835264"/>
      <w:bookmarkStart w:id="17" w:name="_Toc170198353"/>
      <w:r w:rsidRPr="00140E21">
        <w:rPr>
          <w:lang w:eastAsia="zh-CN"/>
        </w:rPr>
        <w:t>5.2.8.2.2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Nsmf_PDUSession_Create</w:t>
      </w:r>
      <w:proofErr w:type="spellEnd"/>
      <w:r w:rsidRPr="00140E21">
        <w:rPr>
          <w:lang w:eastAsia="zh-CN"/>
        </w:rPr>
        <w:t xml:space="preserve"> service operation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8F7C3BA" w14:textId="77777777" w:rsidR="00492F25" w:rsidRPr="00140E21" w:rsidRDefault="00492F25" w:rsidP="00492F25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Nsmf_PDUSession_Create</w:t>
      </w:r>
      <w:proofErr w:type="spellEnd"/>
      <w:r w:rsidRPr="00140E21">
        <w:t>.</w:t>
      </w:r>
    </w:p>
    <w:p w14:paraId="641C95E1" w14:textId="77777777" w:rsidR="00492F25" w:rsidRPr="00140E21" w:rsidRDefault="00492F25" w:rsidP="00492F25">
      <w:r w:rsidRPr="00140E21">
        <w:rPr>
          <w:b/>
        </w:rPr>
        <w:lastRenderedPageBreak/>
        <w:t xml:space="preserve">Description: </w:t>
      </w:r>
      <w:r w:rsidRPr="00140E21">
        <w:t xml:space="preserve">Create </w:t>
      </w:r>
      <w:r w:rsidRPr="00140E21">
        <w:rPr>
          <w:lang w:eastAsia="zh-CN"/>
        </w:rPr>
        <w:t>a new</w:t>
      </w:r>
      <w:r w:rsidRPr="00140E21">
        <w:t xml:space="preserve"> PDU Session in the H-SMF</w:t>
      </w:r>
      <w:r>
        <w:t xml:space="preserve"> or SMF</w:t>
      </w:r>
      <w:r w:rsidRPr="00140E21">
        <w:t xml:space="preserve"> or create an association with an existing PDN connection in the home </w:t>
      </w:r>
      <w:r>
        <w:t>SMF+PGW-C</w:t>
      </w:r>
      <w:r w:rsidRPr="00140E21">
        <w:rPr>
          <w:lang w:eastAsia="zh-CN"/>
        </w:rPr>
        <w:t>.</w:t>
      </w:r>
    </w:p>
    <w:p w14:paraId="37AEB460" w14:textId="77777777" w:rsidR="00492F25" w:rsidRPr="00140E21" w:rsidRDefault="00492F25" w:rsidP="00492F25">
      <w:r w:rsidRPr="00140E21">
        <w:rPr>
          <w:b/>
        </w:rPr>
        <w:t>Input, Required:</w:t>
      </w:r>
      <w:r w:rsidRPr="00140E21">
        <w:t xml:space="preserve"> SUPI, V-SMF ID</w:t>
      </w:r>
      <w:r>
        <w:t xml:space="preserve"> or I-SMF ID</w:t>
      </w:r>
      <w:r w:rsidRPr="00140E21">
        <w:t>, V-SMF SM Context ID</w:t>
      </w:r>
      <w:r>
        <w:t xml:space="preserve"> or I-SMF SM Context ID</w:t>
      </w:r>
      <w:r w:rsidRPr="00140E21">
        <w:t>, DNN,</w:t>
      </w:r>
      <w:r w:rsidRPr="00140E21">
        <w:rPr>
          <w:lang w:eastAsia="zh-CN"/>
        </w:rPr>
        <w:t xml:space="preserve"> </w:t>
      </w:r>
      <w:r w:rsidRPr="00140E21">
        <w:t>V-CN Tunnel Info</w:t>
      </w:r>
      <w:r>
        <w:t xml:space="preserve"> or I-UPF Tunnel Info</w:t>
      </w:r>
      <w:r w:rsidRPr="00140E21">
        <w:rPr>
          <w:lang w:eastAsia="zh-CN"/>
        </w:rPr>
        <w:t>, addressing information allowing the H-SMF to request the V-SMF to issue further operations about the PDU Session</w:t>
      </w:r>
      <w:r>
        <w:rPr>
          <w:lang w:eastAsia="zh-CN"/>
        </w:rPr>
        <w:t xml:space="preserve"> or addressing information allowing the SMF to request the I-SMF to issue further operations about the PDU Session, Serving Network (PLMN ID, or PLMN ID and NID, see clause 5.18 of TS 23.501 [2])</w:t>
      </w:r>
      <w:r w:rsidRPr="00140E21">
        <w:t>.</w:t>
      </w:r>
    </w:p>
    <w:p w14:paraId="444AA655" w14:textId="0EA7C753" w:rsidR="00492F25" w:rsidRPr="00140E21" w:rsidRDefault="00492F25" w:rsidP="00492F25">
      <w:r w:rsidRPr="00140E21">
        <w:rPr>
          <w:b/>
        </w:rPr>
        <w:t>Input, Optional:</w:t>
      </w:r>
      <w:r w:rsidRPr="00140E21">
        <w:t xml:space="preserve"> S-NSSAI</w:t>
      </w:r>
      <w:r>
        <w:t>, Alternative S-NSSAI</w:t>
      </w:r>
      <w:r w:rsidRPr="00140E21">
        <w:t xml:space="preserve">, PCO, Requested PDU Session Type, 5GSM Core Network Capability, Requested SSC mode, PDU Session ID, Number Of Packet Filters, </w:t>
      </w:r>
      <w:r w:rsidRPr="00140E21">
        <w:rPr>
          <w:lang w:eastAsia="zh-CN"/>
        </w:rPr>
        <w:t>UE location information, subscription get notified of PDU Session status change</w:t>
      </w:r>
      <w:r w:rsidRPr="00140E21">
        <w:t>, PEI, GPSI, AN type, PCF ID, PCF Group ID, DNN Selection Mode, UE's Routing Indicator</w:t>
      </w:r>
      <w:r>
        <w:t xml:space="preserve"> optionally with Home Network Public Key identifier</w:t>
      </w:r>
      <w:r w:rsidRPr="00140E21">
        <w:t xml:space="preserve"> or UDM Group ID for the UE, Always-on PDU Session Requested, Control Plane </w:t>
      </w:r>
      <w:proofErr w:type="spellStart"/>
      <w:r w:rsidRPr="00140E21">
        <w:t>CIoT</w:t>
      </w:r>
      <w:proofErr w:type="spellEnd"/>
      <w:r w:rsidRPr="00140E21">
        <w:t xml:space="preserve"> 5GS Optimisation Indication, information provided by V-SMF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[45]), AMF ID, EPS Bearer Status</w:t>
      </w:r>
      <w:r>
        <w:t>, extended NAS-SM timer indication, DNAI list supported by I-SMF (from I-SMF to SMF), HO Preparation Indication</w:t>
      </w:r>
      <w:r w:rsidRPr="00140E21">
        <w:t>.</w:t>
      </w:r>
      <w:r>
        <w:t xml:space="preserve"> MA PDU request indication, MA PDU Network-Upgrade Allowed indication, Indication on whether the UE is registered in both accesses; QoS constraints from the VPLMN (as defined in clause 5.7.1.11 of TS 23.501 [2]), Satellite backhaul category, Notification of the SM Policy Association Establishment and Termination, PCF binding information, Disaster Roaming service indication, HR-SBO request indication, VPLMN EASDF/Local DNS Server/Resolver IP address, DNS security information of VPLMN EASDF/Local DNS Server/Resolver, [ECS Address Configuration Information associated with PLMN ID of visited network], Indication of UE supports non-3GPP access path switching, [URSP rule enforcement reports]</w:t>
      </w:r>
      <w:ins w:id="18" w:author="Samsung" w:date="2024-08-02T13:21:00Z">
        <w:r w:rsidR="00E51E26">
          <w:t>, Local Offloading Management request indication</w:t>
        </w:r>
      </w:ins>
      <w:r>
        <w:t>.</w:t>
      </w:r>
    </w:p>
    <w:p w14:paraId="7EDBF473" w14:textId="77777777" w:rsidR="00492F25" w:rsidRPr="00140E21" w:rsidRDefault="00492F25" w:rsidP="00492F25">
      <w:r w:rsidRPr="00140E21">
        <w:rPr>
          <w:b/>
        </w:rPr>
        <w:t xml:space="preserve">Output, Required: </w:t>
      </w:r>
      <w:r w:rsidRPr="00140E21">
        <w:t>Result</w:t>
      </w:r>
      <w:r w:rsidRPr="00140E21">
        <w:rPr>
          <w:lang w:eastAsia="zh-CN"/>
        </w:rPr>
        <w:t xml:space="preserve"> Indication</w:t>
      </w:r>
      <w:r>
        <w:rPr>
          <w:lang w:eastAsia="zh-CN"/>
        </w:rPr>
        <w:t xml:space="preserve"> and </w:t>
      </w:r>
      <w:r w:rsidRPr="00140E21">
        <w:rPr>
          <w:lang w:eastAsia="zh-CN"/>
        </w:rPr>
        <w:t xml:space="preserve">if success a SM Context ID and in addition: QFI(s), </w:t>
      </w:r>
      <w:r w:rsidRPr="00140E21">
        <w:t>QoS Profile(s), Session-AMBR, QoS Rule(s), QoS Flow level QoS parameters if any for the QoS Flow(s) associated with the QoS rule(s), H-CN Tunnel Info</w:t>
      </w:r>
      <w:r>
        <w:t xml:space="preserve"> or PSA UPF Tunnel Info</w:t>
      </w:r>
      <w:r w:rsidRPr="00140E21">
        <w:t>, Enable pause of charging indication, Selected PDU Session Type and SSC mode.</w:t>
      </w:r>
    </w:p>
    <w:p w14:paraId="573DDD5B" w14:textId="231E6E53" w:rsidR="00492F25" w:rsidRPr="00140E21" w:rsidRDefault="00492F25" w:rsidP="00492F25">
      <w:r w:rsidRPr="00140E21">
        <w:rPr>
          <w:b/>
        </w:rPr>
        <w:t>Output, Optional:</w:t>
      </w:r>
      <w:r w:rsidRPr="00140E21">
        <w:t xml:space="preserve"> PDU Session ID, S-NSSAI, Cause, PCO, UE IP address, IPv6 Prefix allocated to the PDU Session, </w:t>
      </w:r>
      <w:r w:rsidRPr="00140E21">
        <w:rPr>
          <w:lang w:eastAsia="zh-CN"/>
        </w:rPr>
        <w:t>information needed by V-SMF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EPS interworking such as the PDN Connection Type</w:t>
      </w:r>
      <w:r>
        <w:rPr>
          <w:lang w:eastAsia="zh-CN"/>
        </w:rPr>
        <w:t>, EPS bearer context(s), linked EBI</w:t>
      </w:r>
      <w:r w:rsidRPr="00140E21">
        <w:rPr>
          <w:lang w:eastAsia="zh-CN"/>
        </w:rPr>
        <w:t xml:space="preserve">, Reflective QoS Timer, </w:t>
      </w:r>
      <w:r w:rsidRPr="00140E21">
        <w:t>Always-on PDU Session Granted, information provided by H-SMF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</w:t>
      </w:r>
      <w:r>
        <w:t>, DNAI(s) of interest for this PDU Session (from SMF to I-SMF), indication of multi-homing support (from SMF to I-SMF)</w:t>
      </w:r>
      <w:r w:rsidRPr="00140E21">
        <w:t>.</w:t>
      </w:r>
      <w:r>
        <w:t xml:space="preserve"> MA PDU session Accepted indication, Indication on whether Small Data Rate Control applies or not, HR-SBO authorization result, VPLMN Specific Offloading Information for HR-SBO, Offload Identifier(s), HPLMN DNS Server address, Local DNS Server/Resolver address in VPLMN, HPLMN address information (e.g. H-UPF IP address on N6), AF traffic influence information (from H-SMF to V-SMF in case AF interacts with HPLMN to influence HR-SBO session at VPLMN), Internal Group Identifier(s)</w:t>
      </w:r>
      <w:ins w:id="19" w:author="Samsung" w:date="2024-07-31T15:00:00Z">
        <w:r w:rsidR="008D66F7">
          <w:t xml:space="preserve">, </w:t>
        </w:r>
        <w:r w:rsidR="008D66F7">
          <w:rPr>
            <w:lang w:eastAsia="ko-KR"/>
          </w:rPr>
          <w:t xml:space="preserve">Local </w:t>
        </w:r>
        <w:r w:rsidR="008D66F7">
          <w:t xml:space="preserve">Offloading </w:t>
        </w:r>
      </w:ins>
      <w:ins w:id="20" w:author="Samsung" w:date="2024-07-31T15:01:00Z">
        <w:r w:rsidR="008D66F7">
          <w:t xml:space="preserve">Management Policy </w:t>
        </w:r>
      </w:ins>
      <w:ins w:id="21" w:author="Samsung" w:date="2024-07-31T15:00:00Z">
        <w:r w:rsidR="008D66F7">
          <w:t xml:space="preserve">Information for </w:t>
        </w:r>
      </w:ins>
      <w:ins w:id="22" w:author="Samsung" w:date="2024-07-31T15:01:00Z">
        <w:r w:rsidR="008D66F7">
          <w:t>Local Offloading Management with the local I-SMF</w:t>
        </w:r>
      </w:ins>
      <w:r>
        <w:t>.</w:t>
      </w:r>
    </w:p>
    <w:p w14:paraId="7B61D661" w14:textId="77777777" w:rsidR="00492F25" w:rsidRPr="00140E21" w:rsidRDefault="00492F25" w:rsidP="00492F25">
      <w:r w:rsidRPr="00140E21">
        <w:t>The V-SMF SM Context ID in the Input provides addressing information allocated by the V-SMF (to be used for service operations towards the V-SMF for this PDU Session).</w:t>
      </w:r>
    </w:p>
    <w:p w14:paraId="736A3DC6" w14:textId="77777777" w:rsidR="00492F25" w:rsidRDefault="00492F25" w:rsidP="00492F25">
      <w:r>
        <w:t>The I-SMF SM Context ID in the Input provides addressing information allocated by the I-SMF (to be used for service operations towards the I-SMF for this PDU Session).</w:t>
      </w:r>
    </w:p>
    <w:p w14:paraId="4DD0BC8E" w14:textId="77777777" w:rsidR="00492F25" w:rsidRPr="00140E21" w:rsidRDefault="00492F25" w:rsidP="00492F25">
      <w:r w:rsidRPr="00140E21">
        <w:t>See clause 4.3.2.2.2</w:t>
      </w:r>
      <w:r>
        <w:t xml:space="preserve"> clause</w:t>
      </w:r>
      <w:r w:rsidRPr="00140E21">
        <w:t> 4.11.1.2.2</w:t>
      </w:r>
      <w:r>
        <w:t xml:space="preserve"> clause</w:t>
      </w:r>
      <w:r w:rsidRPr="00140E21">
        <w:t> 4.11.1.3.3 and clause 4.24 for details on the usage of this service operation.</w:t>
      </w:r>
    </w:p>
    <w:p w14:paraId="5BDE7584" w14:textId="77777777" w:rsidR="00492F25" w:rsidRPr="00140E21" w:rsidRDefault="00492F25" w:rsidP="00492F25">
      <w:r>
        <w:t>See clauses 4.22.2.2 and 4.22.3 for detailed usage of this service operation for ATSSS.</w:t>
      </w:r>
    </w:p>
    <w:p w14:paraId="004F324E" w14:textId="77777777" w:rsidR="00492F25" w:rsidRPr="00140E21" w:rsidRDefault="00492F25" w:rsidP="00492F25">
      <w:r>
        <w:t>See clause 6.7 of TS 23.548 [74] for HR-SBO request indication, HR-SBO authorization result, VPLMN EASDF address, VPLMN Specific Offloading Information for HR-SBO, Offload Identifier(s), HPLMN DNS Server address, HPLMN address information.</w:t>
      </w:r>
    </w:p>
    <w:p w14:paraId="79499CA5" w14:textId="77777777" w:rsidR="00492F25" w:rsidRPr="00140E21" w:rsidRDefault="00492F25" w:rsidP="00492F25">
      <w:r>
        <w:t>See clause 6.5.2.6 of TS 23.548 [74] for details on the EAS Configuration Address Information provisioning in roaming.</w:t>
      </w:r>
    </w:p>
    <w:p w14:paraId="40FA285E" w14:textId="57EB7AFC" w:rsidR="00492F25" w:rsidRPr="00492F25" w:rsidRDefault="00492F25" w:rsidP="00102246"/>
    <w:p w14:paraId="7FD9F168" w14:textId="77777777" w:rsidR="00492F25" w:rsidRPr="006A5153" w:rsidRDefault="00492F25" w:rsidP="00102246"/>
    <w:p w14:paraId="6BE84B4D" w14:textId="1A7B33C2" w:rsidR="00102246" w:rsidRPr="004A4DCB" w:rsidRDefault="00102246" w:rsidP="004A4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5611E2">
        <w:rPr>
          <w:rFonts w:cs="Arial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Changes &lt;&lt;&lt;&lt;</w:t>
      </w:r>
      <w:bookmarkEnd w:id="1"/>
    </w:p>
    <w:sectPr w:rsidR="00102246" w:rsidRPr="004A4D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71171" w14:textId="77777777" w:rsidR="0016001E" w:rsidRDefault="0016001E">
      <w:r>
        <w:separator/>
      </w:r>
    </w:p>
  </w:endnote>
  <w:endnote w:type="continuationSeparator" w:id="0">
    <w:p w14:paraId="2D7ECAA3" w14:textId="77777777" w:rsidR="0016001E" w:rsidRDefault="00160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9803E" w14:textId="77777777" w:rsidR="0016001E" w:rsidRDefault="0016001E">
      <w:r>
        <w:separator/>
      </w:r>
    </w:p>
  </w:footnote>
  <w:footnote w:type="continuationSeparator" w:id="0">
    <w:p w14:paraId="75D52FFF" w14:textId="77777777" w:rsidR="0016001E" w:rsidRDefault="00160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70"/>
    <w:rsid w:val="00022E4A"/>
    <w:rsid w:val="000336AE"/>
    <w:rsid w:val="00041F98"/>
    <w:rsid w:val="00070E09"/>
    <w:rsid w:val="0007472A"/>
    <w:rsid w:val="000847B9"/>
    <w:rsid w:val="000A6394"/>
    <w:rsid w:val="000B7FED"/>
    <w:rsid w:val="000C038A"/>
    <w:rsid w:val="000C6598"/>
    <w:rsid w:val="000D44B3"/>
    <w:rsid w:val="00102246"/>
    <w:rsid w:val="00145D43"/>
    <w:rsid w:val="0016001E"/>
    <w:rsid w:val="00192C46"/>
    <w:rsid w:val="001A08B3"/>
    <w:rsid w:val="001A1277"/>
    <w:rsid w:val="001A7B60"/>
    <w:rsid w:val="001B52F0"/>
    <w:rsid w:val="001B7A65"/>
    <w:rsid w:val="001E41F3"/>
    <w:rsid w:val="001E7270"/>
    <w:rsid w:val="002029CE"/>
    <w:rsid w:val="0026004D"/>
    <w:rsid w:val="002640DD"/>
    <w:rsid w:val="00266F4D"/>
    <w:rsid w:val="00275D12"/>
    <w:rsid w:val="00284FEB"/>
    <w:rsid w:val="002860C4"/>
    <w:rsid w:val="002A2B6C"/>
    <w:rsid w:val="002A4398"/>
    <w:rsid w:val="002A4F73"/>
    <w:rsid w:val="002B5741"/>
    <w:rsid w:val="002D6172"/>
    <w:rsid w:val="002E472E"/>
    <w:rsid w:val="00305409"/>
    <w:rsid w:val="003609EF"/>
    <w:rsid w:val="0036231A"/>
    <w:rsid w:val="00374DD4"/>
    <w:rsid w:val="003C7238"/>
    <w:rsid w:val="003E1A36"/>
    <w:rsid w:val="003F16DC"/>
    <w:rsid w:val="00410371"/>
    <w:rsid w:val="00411202"/>
    <w:rsid w:val="004242F1"/>
    <w:rsid w:val="0045677F"/>
    <w:rsid w:val="00492F25"/>
    <w:rsid w:val="004A4DCB"/>
    <w:rsid w:val="004B75B7"/>
    <w:rsid w:val="004E36BF"/>
    <w:rsid w:val="00510AB7"/>
    <w:rsid w:val="005141D9"/>
    <w:rsid w:val="0051580D"/>
    <w:rsid w:val="00533F03"/>
    <w:rsid w:val="00547111"/>
    <w:rsid w:val="005611E2"/>
    <w:rsid w:val="00577141"/>
    <w:rsid w:val="00592D74"/>
    <w:rsid w:val="005B71B6"/>
    <w:rsid w:val="005E2C44"/>
    <w:rsid w:val="00621188"/>
    <w:rsid w:val="006257ED"/>
    <w:rsid w:val="00625A35"/>
    <w:rsid w:val="00643716"/>
    <w:rsid w:val="00653DE4"/>
    <w:rsid w:val="00665C47"/>
    <w:rsid w:val="00695808"/>
    <w:rsid w:val="006A5153"/>
    <w:rsid w:val="006B46FB"/>
    <w:rsid w:val="006C346F"/>
    <w:rsid w:val="006D22A6"/>
    <w:rsid w:val="006E21FB"/>
    <w:rsid w:val="006F0756"/>
    <w:rsid w:val="00747E36"/>
    <w:rsid w:val="007771AF"/>
    <w:rsid w:val="00786FD9"/>
    <w:rsid w:val="00792342"/>
    <w:rsid w:val="007977A8"/>
    <w:rsid w:val="007A34F2"/>
    <w:rsid w:val="007B512A"/>
    <w:rsid w:val="007C2097"/>
    <w:rsid w:val="007D022E"/>
    <w:rsid w:val="007D6A07"/>
    <w:rsid w:val="007F7259"/>
    <w:rsid w:val="008040A8"/>
    <w:rsid w:val="008279FA"/>
    <w:rsid w:val="00827A8B"/>
    <w:rsid w:val="0083506B"/>
    <w:rsid w:val="00836E0C"/>
    <w:rsid w:val="00840762"/>
    <w:rsid w:val="00855C32"/>
    <w:rsid w:val="008626E7"/>
    <w:rsid w:val="00870EE7"/>
    <w:rsid w:val="008863B9"/>
    <w:rsid w:val="008A45A6"/>
    <w:rsid w:val="008A4963"/>
    <w:rsid w:val="008B7411"/>
    <w:rsid w:val="008C66AD"/>
    <w:rsid w:val="008D3CCC"/>
    <w:rsid w:val="008D66F7"/>
    <w:rsid w:val="008E2108"/>
    <w:rsid w:val="008E5F82"/>
    <w:rsid w:val="008F3789"/>
    <w:rsid w:val="008F686C"/>
    <w:rsid w:val="009148DE"/>
    <w:rsid w:val="00915698"/>
    <w:rsid w:val="00931B0A"/>
    <w:rsid w:val="00941E30"/>
    <w:rsid w:val="009531B0"/>
    <w:rsid w:val="009741B3"/>
    <w:rsid w:val="009777D9"/>
    <w:rsid w:val="00991B88"/>
    <w:rsid w:val="00995D0B"/>
    <w:rsid w:val="009A5753"/>
    <w:rsid w:val="009A579D"/>
    <w:rsid w:val="009E3297"/>
    <w:rsid w:val="009F734F"/>
    <w:rsid w:val="00A069DE"/>
    <w:rsid w:val="00A1288E"/>
    <w:rsid w:val="00A246B6"/>
    <w:rsid w:val="00A25642"/>
    <w:rsid w:val="00A371B0"/>
    <w:rsid w:val="00A37E96"/>
    <w:rsid w:val="00A47E70"/>
    <w:rsid w:val="00A50CF0"/>
    <w:rsid w:val="00A758DF"/>
    <w:rsid w:val="00A7671C"/>
    <w:rsid w:val="00A85E89"/>
    <w:rsid w:val="00A9417B"/>
    <w:rsid w:val="00A947B3"/>
    <w:rsid w:val="00AA2CBC"/>
    <w:rsid w:val="00AC5820"/>
    <w:rsid w:val="00AD1CD8"/>
    <w:rsid w:val="00AE6912"/>
    <w:rsid w:val="00AF4A85"/>
    <w:rsid w:val="00AF7424"/>
    <w:rsid w:val="00B258BB"/>
    <w:rsid w:val="00B418EC"/>
    <w:rsid w:val="00B67B97"/>
    <w:rsid w:val="00B76058"/>
    <w:rsid w:val="00B968C8"/>
    <w:rsid w:val="00B97817"/>
    <w:rsid w:val="00BA3EC5"/>
    <w:rsid w:val="00BA51D9"/>
    <w:rsid w:val="00BA6E43"/>
    <w:rsid w:val="00BB5DFC"/>
    <w:rsid w:val="00BD279D"/>
    <w:rsid w:val="00BD6BB8"/>
    <w:rsid w:val="00BD7DCE"/>
    <w:rsid w:val="00BE6BB0"/>
    <w:rsid w:val="00C45243"/>
    <w:rsid w:val="00C66BA2"/>
    <w:rsid w:val="00C870F6"/>
    <w:rsid w:val="00C907B5"/>
    <w:rsid w:val="00C93AB2"/>
    <w:rsid w:val="00C95985"/>
    <w:rsid w:val="00CC5026"/>
    <w:rsid w:val="00CC68D0"/>
    <w:rsid w:val="00D03F9A"/>
    <w:rsid w:val="00D06D51"/>
    <w:rsid w:val="00D24991"/>
    <w:rsid w:val="00D50255"/>
    <w:rsid w:val="00D56D71"/>
    <w:rsid w:val="00D66520"/>
    <w:rsid w:val="00D84AE9"/>
    <w:rsid w:val="00D9124E"/>
    <w:rsid w:val="00D922F2"/>
    <w:rsid w:val="00DA27AD"/>
    <w:rsid w:val="00DE34CF"/>
    <w:rsid w:val="00DE6C15"/>
    <w:rsid w:val="00DF2B46"/>
    <w:rsid w:val="00DF7C14"/>
    <w:rsid w:val="00E13F3D"/>
    <w:rsid w:val="00E22CA9"/>
    <w:rsid w:val="00E23549"/>
    <w:rsid w:val="00E34898"/>
    <w:rsid w:val="00E51E26"/>
    <w:rsid w:val="00E853A5"/>
    <w:rsid w:val="00EB09B7"/>
    <w:rsid w:val="00ED0444"/>
    <w:rsid w:val="00EE7D7C"/>
    <w:rsid w:val="00F10015"/>
    <w:rsid w:val="00F152B5"/>
    <w:rsid w:val="00F25D98"/>
    <w:rsid w:val="00F300FB"/>
    <w:rsid w:val="00F370D2"/>
    <w:rsid w:val="00F92655"/>
    <w:rsid w:val="00F95950"/>
    <w:rsid w:val="00FA3D3B"/>
    <w:rsid w:val="00FB6386"/>
    <w:rsid w:val="00FC1003"/>
    <w:rsid w:val="00FD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E14F1C4-03F3-44CA-8F10-B9B762E4A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A4F73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A4F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4F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7605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492F25"/>
  </w:style>
  <w:style w:type="paragraph" w:customStyle="1" w:styleId="TAJ">
    <w:name w:val="TAJ"/>
    <w:basedOn w:val="TH"/>
    <w:rsid w:val="00F100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F1001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풍선 도움말 텍스트 Char"/>
    <w:link w:val="ae"/>
    <w:rsid w:val="00F10015"/>
    <w:rPr>
      <w:rFonts w:ascii="Tahoma" w:hAnsi="Tahoma" w:cs="Tahoma"/>
      <w:sz w:val="16"/>
      <w:szCs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1001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F10015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F10015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F10015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F10015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F10015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F10015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F10015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F10015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F1001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F10015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F10015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3">
    <w:name w:val="Normal (Web)"/>
    <w:basedOn w:val="a"/>
    <w:uiPriority w:val="99"/>
    <w:unhideWhenUsed/>
    <w:rsid w:val="00F1001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F10015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4">
    <w:name w:val="Revision"/>
    <w:hidden/>
    <w:uiPriority w:val="99"/>
    <w:semiHidden/>
    <w:rsid w:val="00F10015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1001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F10015"/>
    <w:rPr>
      <w:color w:val="2B579A"/>
      <w:shd w:val="clear" w:color="auto" w:fill="E6E6E6"/>
    </w:rPr>
  </w:style>
  <w:style w:type="paragraph" w:customStyle="1" w:styleId="ZC">
    <w:name w:val="ZC"/>
    <w:rsid w:val="00F1001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F1001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F10015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paragraph" w:styleId="af6">
    <w:name w:val="Bibliography"/>
    <w:basedOn w:val="a"/>
    <w:next w:val="a"/>
    <w:uiPriority w:val="37"/>
    <w:semiHidden/>
    <w:unhideWhenUsed/>
    <w:rsid w:val="00F100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F1001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F1001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본문 Char"/>
    <w:basedOn w:val="a0"/>
    <w:link w:val="af8"/>
    <w:rsid w:val="00F10015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F100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F10015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F100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F10015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F10015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9"/>
    <w:rsid w:val="00F10015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F100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본문 들여쓰기 Char"/>
    <w:basedOn w:val="a0"/>
    <w:link w:val="afa"/>
    <w:rsid w:val="00F10015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F10015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F10015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F100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F10015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F100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F10015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F1001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F100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맺음말 Char"/>
    <w:basedOn w:val="a0"/>
    <w:link w:val="afc"/>
    <w:rsid w:val="00F10015"/>
    <w:rPr>
      <w:rFonts w:ascii="Times New Roman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F10015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F10015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F100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날짜 Char"/>
    <w:basedOn w:val="a0"/>
    <w:link w:val="afd"/>
    <w:rsid w:val="00F10015"/>
    <w:rPr>
      <w:rFonts w:ascii="Times New Roman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F10015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F100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전자 메일 서명 Char"/>
    <w:basedOn w:val="a0"/>
    <w:link w:val="afe"/>
    <w:rsid w:val="00F10015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F100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미주 텍스트 Char"/>
    <w:basedOn w:val="a0"/>
    <w:link w:val="aff"/>
    <w:rsid w:val="00F10015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F100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F1001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각주 텍스트 Char"/>
    <w:basedOn w:val="a0"/>
    <w:link w:val="a6"/>
    <w:rsid w:val="00F10015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F1001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F10015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F1001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F10015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F1001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F1001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F1001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F1001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F1001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F1001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F1001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F1001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F1001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강한 인용 Char"/>
    <w:basedOn w:val="a0"/>
    <w:link w:val="aff3"/>
    <w:uiPriority w:val="30"/>
    <w:rsid w:val="00F1001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F1001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F1001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F1001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F1001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F1001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F10015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F10015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F10015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List Paragraph"/>
    <w:basedOn w:val="a"/>
    <w:uiPriority w:val="34"/>
    <w:qFormat/>
    <w:rsid w:val="00F1001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6">
    <w:name w:val="macro"/>
    <w:link w:val="Chard"/>
    <w:rsid w:val="00F10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6"/>
    <w:rsid w:val="00F10015"/>
    <w:rPr>
      <w:rFonts w:ascii="Consolas" w:hAnsi="Consolas"/>
      <w:lang w:val="en-GB" w:eastAsia="en-US"/>
    </w:rPr>
  </w:style>
  <w:style w:type="paragraph" w:styleId="aff7">
    <w:name w:val="Message Header"/>
    <w:basedOn w:val="a"/>
    <w:link w:val="Chare"/>
    <w:rsid w:val="00F100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메시지 머리글 Char"/>
    <w:basedOn w:val="a0"/>
    <w:link w:val="aff7"/>
    <w:rsid w:val="00F1001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F10015"/>
    <w:rPr>
      <w:rFonts w:ascii="Times New Roman" w:hAnsi="Times New Roman"/>
      <w:lang w:val="en-GB" w:eastAsia="en-US"/>
    </w:rPr>
  </w:style>
  <w:style w:type="paragraph" w:styleId="aff9">
    <w:name w:val="Normal Indent"/>
    <w:basedOn w:val="a"/>
    <w:rsid w:val="00F1001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F100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각주/미주 머리글 Char"/>
    <w:basedOn w:val="a0"/>
    <w:link w:val="affa"/>
    <w:rsid w:val="00F10015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F1001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글자만 Char"/>
    <w:basedOn w:val="a0"/>
    <w:link w:val="affb"/>
    <w:rsid w:val="00F10015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F100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인용 Char"/>
    <w:basedOn w:val="a0"/>
    <w:link w:val="affc"/>
    <w:uiPriority w:val="29"/>
    <w:rsid w:val="00F1001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F100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인사말 Char"/>
    <w:basedOn w:val="a0"/>
    <w:link w:val="affd"/>
    <w:rsid w:val="00F10015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F100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서명 Char"/>
    <w:basedOn w:val="a0"/>
    <w:link w:val="affe"/>
    <w:rsid w:val="00F10015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F1001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부제 Char"/>
    <w:basedOn w:val="a0"/>
    <w:link w:val="afff"/>
    <w:rsid w:val="00F1001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F1001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F100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itle"/>
    <w:basedOn w:val="a"/>
    <w:next w:val="a"/>
    <w:link w:val="Charf5"/>
    <w:qFormat/>
    <w:rsid w:val="00F1001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제목 Char"/>
    <w:basedOn w:val="a0"/>
    <w:link w:val="afff2"/>
    <w:rsid w:val="00F1001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3">
    <w:name w:val="toa heading"/>
    <w:basedOn w:val="a"/>
    <w:next w:val="a"/>
    <w:rsid w:val="00F1001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F10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3</Pages>
  <Words>1561</Words>
  <Characters>8898</Characters>
  <Application>Microsoft Office Word</Application>
  <DocSecurity>0</DocSecurity>
  <Lines>74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14</cp:revision>
  <cp:lastPrinted>1899-12-31T23:00:00Z</cp:lastPrinted>
  <dcterms:created xsi:type="dcterms:W3CDTF">2024-07-24T06:49:00Z</dcterms:created>
  <dcterms:modified xsi:type="dcterms:W3CDTF">2024-08-09T07:11:00Z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